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292DE" w14:textId="77777777" w:rsidR="0006135C" w:rsidRDefault="0006135C" w:rsidP="0006135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4301-0018/2022</w:t>
      </w:r>
    </w:p>
    <w:p w14:paraId="01F95081" w14:textId="77777777" w:rsidR="0006135C" w:rsidRDefault="0006135C" w:rsidP="0006135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2022-385</w:t>
      </w:r>
    </w:p>
    <w:p w14:paraId="54921019" w14:textId="1D4DFD58" w:rsidR="0006135C" w:rsidRDefault="0006135C" w:rsidP="0006135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162FB2">
        <w:rPr>
          <w:rFonts w:cs="Arial"/>
          <w:sz w:val="20"/>
          <w:szCs w:val="20"/>
        </w:rPr>
        <w:t>21</w:t>
      </w:r>
      <w:r>
        <w:rPr>
          <w:rFonts w:cs="Arial"/>
          <w:sz w:val="20"/>
          <w:szCs w:val="20"/>
        </w:rPr>
        <w:t>.12.2022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0BABB862" w:rsidR="004264C8" w:rsidRP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5E00FFF5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>ter predložijo druga dokazila, kot jih zahteva obrazec OBR – 2.06 (npr. BON 2 oz. S.BON-1/P (AJPES) ali potrdilo/a poslovne/ih bank/e za vse odprte transakcijske račune, ali zavarovalno polico, ipd.)</w:t>
      </w:r>
      <w:r w:rsidR="00124F83" w:rsidRPr="00CD7FBA">
        <w:rPr>
          <w:rFonts w:cs="Arial"/>
        </w:rPr>
        <w:t>.</w:t>
      </w:r>
      <w:r w:rsidR="00124F83">
        <w:rPr>
          <w:rFonts w:cs="Arial"/>
          <w:color w:val="BFBFBF" w:themeColor="background1" w:themeShade="BF"/>
        </w:rPr>
        <w:t xml:space="preserve"> </w:t>
      </w:r>
      <w:r w:rsidR="00124F8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2B1E008F" w:rsidR="008268EB" w:rsidRDefault="00066A83" w:rsidP="00996859">
      <w:pPr>
        <w:widowControl w:val="0"/>
        <w:ind w:left="348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  <w:r w:rsidR="0021790F" w:rsidRPr="0021790F">
        <w:rPr>
          <w:rFonts w:cs="Arial"/>
        </w:rPr>
        <w:t>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3331E4C7" w:rsidR="0021790F" w:rsidRDefault="00066A83" w:rsidP="0021790F">
      <w:pPr>
        <w:widowControl w:val="0"/>
        <w:ind w:left="360"/>
        <w:jc w:val="both"/>
        <w:rPr>
          <w:rFonts w:cs="Arial"/>
        </w:rPr>
      </w:pPr>
      <w:r w:rsidRPr="00066A83">
        <w:rPr>
          <w:rFonts w:cs="Arial"/>
        </w:rPr>
        <w:t xml:space="preserve">Obrazec izpolnijo </w:t>
      </w:r>
      <w:r w:rsidRPr="00066A83">
        <w:rPr>
          <w:rFonts w:cs="Arial"/>
          <w:b/>
          <w:u w:val="single"/>
        </w:rPr>
        <w:t>vse navedene osebe vsakega izmed sodelujočih podjetij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066A83">
        <w:rPr>
          <w:rFonts w:cs="Arial"/>
        </w:rPr>
        <w:t xml:space="preserve">. </w:t>
      </w:r>
      <w:r w:rsidR="0021790F" w:rsidRPr="0058234A">
        <w:rPr>
          <w:rFonts w:cs="Arial"/>
        </w:rPr>
        <w:t>Naročnik bo na osnovi te izjave preveril podatke iz uradnih evidenc</w:t>
      </w:r>
      <w:r w:rsidR="002179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707282DA" w:rsidR="00B65B5A" w:rsidRPr="00441CC4" w:rsidRDefault="00616E38" w:rsidP="00996859">
      <w:pPr>
        <w:widowControl w:val="0"/>
        <w:ind w:left="360"/>
        <w:jc w:val="both"/>
        <w:rPr>
          <w:rFonts w:cs="Arial"/>
        </w:rPr>
      </w:pPr>
      <w:r w:rsidRPr="7EF2B2A7">
        <w:rPr>
          <w:rFonts w:cs="Arial"/>
        </w:rPr>
        <w:t xml:space="preserve">Obrazec izpolnijo </w:t>
      </w:r>
      <w:r w:rsidRPr="7EF2B2A7">
        <w:rPr>
          <w:rFonts w:cs="Arial"/>
          <w:b/>
          <w:bCs/>
          <w:u w:val="single"/>
        </w:rPr>
        <w:t>vsa sodelujoča podjetja</w:t>
      </w:r>
      <w:r w:rsidR="00740A1A">
        <w:rPr>
          <w:rFonts w:cs="Arial"/>
          <w:b/>
          <w:bCs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="7BBE60D2" w:rsidRPr="00DA568A">
        <w:rPr>
          <w:rFonts w:cs="Arial"/>
          <w:u w:val="single"/>
        </w:rPr>
        <w:t>,</w:t>
      </w:r>
      <w:r w:rsidR="1A220C56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ki prevzemajo</w:t>
      </w:r>
      <w:r w:rsidR="30CC80C3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po predmetnem javnem naroči</w:t>
      </w:r>
      <w:r w:rsidR="75DBFC90" w:rsidRPr="00DA568A">
        <w:rPr>
          <w:rFonts w:cs="Arial"/>
          <w:u w:val="single"/>
        </w:rPr>
        <w:t>lu</w:t>
      </w:r>
      <w:r w:rsidR="47189463" w:rsidRPr="00DA568A">
        <w:rPr>
          <w:rFonts w:cs="Arial"/>
          <w:u w:val="single"/>
        </w:rPr>
        <w:t xml:space="preserve"> </w:t>
      </w:r>
      <w:r w:rsidR="3D60CD7E" w:rsidRPr="7EF2B2A7">
        <w:rPr>
          <w:rFonts w:cs="Arial"/>
          <w:u w:val="single"/>
        </w:rPr>
        <w:t xml:space="preserve">dela, ki bodo </w:t>
      </w:r>
      <w:r w:rsidR="47189463" w:rsidRPr="00DA568A">
        <w:rPr>
          <w:rFonts w:cs="Arial"/>
          <w:u w:val="single"/>
        </w:rPr>
        <w:t>znašala več kot 10.000,00 EUR brez DDV</w:t>
      </w:r>
      <w:r w:rsidRPr="7EF2B2A7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  <w:r w:rsidRPr="7EF2B2A7">
        <w:rPr>
          <w:rFonts w:cs="Arial"/>
        </w:rPr>
        <w:t xml:space="preserve">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27906C51" w14:textId="1AD801BC" w:rsidR="00D35CA7" w:rsidRPr="00123774" w:rsidRDefault="00D35CA7" w:rsidP="00725BFA">
      <w:pPr>
        <w:widowControl w:val="0"/>
        <w:numPr>
          <w:ilvl w:val="0"/>
          <w:numId w:val="15"/>
        </w:numPr>
        <w:jc w:val="both"/>
        <w:rPr>
          <w:rFonts w:cs="Arial"/>
          <w:i/>
          <w:strike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I</w:t>
      </w:r>
      <w:r w:rsidRPr="00123774">
        <w:rPr>
          <w:rFonts w:cs="Arial"/>
          <w:b/>
          <w:strike/>
          <w:color w:val="000000" w:themeColor="text1"/>
          <w:lang w:eastAsia="x-none"/>
        </w:rPr>
        <w:t xml:space="preserve">zjava </w:t>
      </w:r>
      <w:r w:rsidR="008F6F79" w:rsidRPr="00123774">
        <w:rPr>
          <w:rFonts w:cs="Arial"/>
          <w:b/>
          <w:strike/>
          <w:color w:val="000000" w:themeColor="text1"/>
          <w:lang w:eastAsia="x-none"/>
        </w:rPr>
        <w:t xml:space="preserve">sodelujočega podjetja </w:t>
      </w:r>
      <w:r w:rsidRPr="00123774">
        <w:rPr>
          <w:rFonts w:cs="Arial"/>
          <w:b/>
          <w:strike/>
          <w:color w:val="000000" w:themeColor="text1"/>
          <w:lang w:eastAsia="x-none"/>
        </w:rPr>
        <w:t>(OBR - 2.1</w:t>
      </w:r>
      <w:r w:rsidR="00503541" w:rsidRPr="00123774">
        <w:rPr>
          <w:rFonts w:cs="Arial"/>
          <w:b/>
          <w:strike/>
          <w:color w:val="000000" w:themeColor="text1"/>
          <w:lang w:eastAsia="x-none"/>
        </w:rPr>
        <w:t>2</w:t>
      </w:r>
      <w:r w:rsidRPr="00123774">
        <w:rPr>
          <w:rFonts w:cs="Arial"/>
          <w:b/>
          <w:strike/>
          <w:lang w:eastAsia="x-none"/>
        </w:rPr>
        <w:t>)</w:t>
      </w:r>
      <w:r w:rsidR="00725BFA" w:rsidRPr="00123774">
        <w:rPr>
          <w:rFonts w:cs="Arial"/>
          <w:i/>
          <w:strike/>
          <w:color w:val="FF0000"/>
          <w:lang w:eastAsia="x-none"/>
        </w:rPr>
        <w:t xml:space="preserve"> </w:t>
      </w:r>
      <w:r w:rsidR="002A267D" w:rsidRPr="00123774">
        <w:rPr>
          <w:rFonts w:cs="Arial"/>
          <w:i/>
          <w:strike/>
          <w:color w:val="BFBFBF" w:themeColor="background1" w:themeShade="BF"/>
          <w:sz w:val="18"/>
          <w:szCs w:val="18"/>
          <w:lang w:eastAsia="x-none"/>
        </w:rPr>
        <w:t>(</w:t>
      </w:r>
      <w:r w:rsidR="00725BFA" w:rsidRPr="00123774">
        <w:rPr>
          <w:rFonts w:cs="Arial"/>
          <w:i/>
          <w:strike/>
          <w:color w:val="BFBFBF" w:themeColor="background1" w:themeShade="BF"/>
          <w:sz w:val="18"/>
          <w:szCs w:val="18"/>
          <w:lang w:eastAsia="x-none"/>
        </w:rPr>
        <w:t>uporabi se glede na primer</w:t>
      </w:r>
      <w:r w:rsidR="002A267D" w:rsidRPr="00123774">
        <w:rPr>
          <w:rFonts w:cs="Arial"/>
          <w:i/>
          <w:strike/>
          <w:color w:val="BFBFBF" w:themeColor="background1" w:themeShade="BF"/>
          <w:sz w:val="18"/>
          <w:szCs w:val="18"/>
          <w:lang w:eastAsia="x-none"/>
        </w:rPr>
        <w:t>)</w:t>
      </w:r>
    </w:p>
    <w:p w14:paraId="15B607A9" w14:textId="4B68D9E4" w:rsidR="00725BFA" w:rsidRPr="00123774" w:rsidRDefault="00725BFA" w:rsidP="00642F30">
      <w:pPr>
        <w:widowControl w:val="0"/>
        <w:ind w:left="348"/>
        <w:jc w:val="both"/>
        <w:rPr>
          <w:rFonts w:cs="Arial"/>
          <w:strike/>
        </w:rPr>
      </w:pPr>
      <w:r w:rsidRPr="00123774">
        <w:rPr>
          <w:rFonts w:cs="Arial"/>
          <w:strike/>
        </w:rPr>
        <w:t xml:space="preserve">Obrazec izpolnijo </w:t>
      </w:r>
      <w:r w:rsidRPr="00123774">
        <w:rPr>
          <w:rFonts w:cs="Arial"/>
          <w:b/>
          <w:strike/>
          <w:u w:val="single"/>
        </w:rPr>
        <w:t>vsa sodelujoča podjetja</w:t>
      </w:r>
      <w:r w:rsidRPr="00123774">
        <w:rPr>
          <w:rFonts w:cs="Arial"/>
          <w:strike/>
        </w:rPr>
        <w:t xml:space="preserve"> (v primeru, da ponudnik ta pogoj izpolnjuje s </w:t>
      </w:r>
      <w:proofErr w:type="spellStart"/>
      <w:r w:rsidRPr="00123774">
        <w:rPr>
          <w:rFonts w:cs="Arial"/>
          <w:strike/>
        </w:rPr>
        <w:t>soponudnikom</w:t>
      </w:r>
      <w:proofErr w:type="spellEnd"/>
      <w:r w:rsidRPr="00123774">
        <w:rPr>
          <w:rFonts w:cs="Arial"/>
          <w:strike/>
        </w:rPr>
        <w:t xml:space="preserve">,  podizvajalcem). Obrazec se po potrebi prilagodi. </w:t>
      </w:r>
    </w:p>
    <w:p w14:paraId="107BDDA4" w14:textId="77777777" w:rsidR="00FB0CD8" w:rsidRPr="00123774" w:rsidRDefault="00FB0CD8" w:rsidP="00642F30">
      <w:pPr>
        <w:widowControl w:val="0"/>
        <w:ind w:left="348"/>
        <w:jc w:val="both"/>
        <w:rPr>
          <w:rFonts w:cs="Arial"/>
          <w:strike/>
        </w:rPr>
      </w:pPr>
    </w:p>
    <w:p w14:paraId="57206363" w14:textId="02EBB823" w:rsidR="00740A1A" w:rsidRPr="00992EB3" w:rsidRDefault="00740A1A" w:rsidP="00740A1A">
      <w:pPr>
        <w:widowControl w:val="0"/>
        <w:ind w:left="348"/>
        <w:jc w:val="both"/>
        <w:rPr>
          <w:rFonts w:cs="Arial"/>
        </w:rPr>
      </w:pPr>
      <w:r w:rsidRPr="00123774">
        <w:rPr>
          <w:rFonts w:eastAsia="MS Gothic" w:cs="Arial"/>
          <w:strike/>
        </w:rPr>
        <w:t>P</w:t>
      </w:r>
      <w:r w:rsidRPr="00123774">
        <w:rPr>
          <w:rFonts w:cs="Arial"/>
          <w:strike/>
        </w:rPr>
        <w:t>onudnik izpolni obrazec ter predloži ustrezna dokazila (če so le-ta zahtevana) skladno z navodili določenimi v obrazcu »Navodila ponudnikom za pripravo ponudbe (OBR – 2.02)« in skladno s pogoji, do</w:t>
      </w:r>
      <w:bookmarkStart w:id="0" w:name="_GoBack"/>
      <w:bookmarkEnd w:id="0"/>
      <w:r w:rsidRPr="00123774">
        <w:rPr>
          <w:rFonts w:cs="Arial"/>
          <w:strike/>
        </w:rPr>
        <w:t>ločenimi v obrazcu »Pogoji za ugotavljanje sposobnosti in usposobljenosti ponudnika (OBR – 2.06)«.</w:t>
      </w:r>
    </w:p>
    <w:p w14:paraId="3EC6AEF3" w14:textId="6812D2BC" w:rsidR="004D2049" w:rsidRPr="003D5583" w:rsidRDefault="004D2049" w:rsidP="00996859">
      <w:pPr>
        <w:widowControl w:val="0"/>
        <w:ind w:left="348"/>
        <w:jc w:val="both"/>
        <w:rPr>
          <w:rFonts w:cs="Arial"/>
        </w:rPr>
      </w:pPr>
    </w:p>
    <w:p w14:paraId="3E11C4EB" w14:textId="77777777" w:rsidR="002247A2" w:rsidRPr="002247A2" w:rsidRDefault="004D2049" w:rsidP="006938EB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2247A2">
        <w:rPr>
          <w:rFonts w:cs="Arial"/>
          <w:b/>
          <w:color w:val="000000" w:themeColor="text1"/>
          <w:lang w:eastAsia="x-none"/>
        </w:rPr>
        <w:t>Finančno zavarovanje za resnost ponudbe (OBR - 2.</w:t>
      </w:r>
      <w:r w:rsidRPr="002247A2">
        <w:rPr>
          <w:rFonts w:cs="Arial"/>
          <w:b/>
          <w:lang w:eastAsia="x-none"/>
        </w:rPr>
        <w:t>1</w:t>
      </w:r>
      <w:r w:rsidR="00503541" w:rsidRPr="002247A2">
        <w:rPr>
          <w:rFonts w:cs="Arial"/>
          <w:b/>
          <w:lang w:eastAsia="x-none"/>
        </w:rPr>
        <w:t>4</w:t>
      </w:r>
      <w:r w:rsidRPr="002247A2">
        <w:rPr>
          <w:rFonts w:cs="Arial"/>
          <w:b/>
          <w:lang w:eastAsia="x-none"/>
        </w:rPr>
        <w:t>)</w:t>
      </w:r>
      <w:r w:rsidR="00D46D07" w:rsidRPr="002247A2">
        <w:rPr>
          <w:rFonts w:cs="Arial"/>
          <w:i/>
          <w:color w:val="FF0000"/>
          <w:lang w:eastAsia="x-none"/>
        </w:rPr>
        <w:t xml:space="preserve"> </w:t>
      </w:r>
    </w:p>
    <w:p w14:paraId="446782B1" w14:textId="5F32E1EA" w:rsidR="00133DCD" w:rsidRPr="002247A2" w:rsidRDefault="00D35CA7" w:rsidP="002247A2">
      <w:pPr>
        <w:widowControl w:val="0"/>
        <w:ind w:left="360"/>
        <w:jc w:val="both"/>
        <w:rPr>
          <w:rFonts w:cs="Arial"/>
          <w:color w:val="000000" w:themeColor="text1"/>
        </w:rPr>
      </w:pPr>
      <w:r w:rsidRPr="002247A2">
        <w:rPr>
          <w:rFonts w:cs="Arial"/>
          <w:color w:val="000000" w:themeColor="text1"/>
        </w:rPr>
        <w:t xml:space="preserve">Ponudnik mora v ponudbeni dokumentaciji </w:t>
      </w:r>
      <w:r w:rsidR="004264C8" w:rsidRPr="002247A2">
        <w:rPr>
          <w:rFonts w:cs="Arial"/>
          <w:b/>
          <w:color w:val="000000" w:themeColor="text1"/>
          <w:u w:val="single"/>
        </w:rPr>
        <w:t>predložiti v N</w:t>
      </w:r>
      <w:r w:rsidRPr="002247A2">
        <w:rPr>
          <w:rFonts w:cs="Arial"/>
          <w:b/>
          <w:color w:val="000000" w:themeColor="text1"/>
          <w:u w:val="single"/>
        </w:rPr>
        <w:t>avodilih ponudnikom za pripravo ponudbe</w:t>
      </w:r>
      <w:r w:rsidR="004264C8" w:rsidRPr="002247A2">
        <w:rPr>
          <w:rFonts w:cs="Arial"/>
          <w:b/>
          <w:color w:val="000000" w:themeColor="text1"/>
          <w:u w:val="single"/>
        </w:rPr>
        <w:t xml:space="preserve"> (OBR – 2.02)</w:t>
      </w:r>
      <w:r w:rsidRPr="002247A2">
        <w:rPr>
          <w:rFonts w:cs="Arial"/>
          <w:b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002247A2">
        <w:rPr>
          <w:rFonts w:cs="Arial"/>
          <w:b/>
          <w:color w:val="000000" w:themeColor="text1"/>
          <w:u w:val="single"/>
        </w:rPr>
        <w:t>4</w:t>
      </w:r>
      <w:r w:rsidRPr="002247A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002247A2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2247A2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2247A2">
        <w:rPr>
          <w:rFonts w:cs="Arial"/>
          <w:color w:val="000000" w:themeColor="text1"/>
        </w:rPr>
        <w:t xml:space="preserve">. Morebitna finančna zavarovanja </w:t>
      </w:r>
      <w:r w:rsidR="009819FE" w:rsidRPr="002247A2">
        <w:rPr>
          <w:rFonts w:cs="Arial"/>
          <w:color w:val="000000" w:themeColor="text1"/>
        </w:rPr>
        <w:t xml:space="preserve">podizvajalcev niso </w:t>
      </w:r>
      <w:r w:rsidR="00DB2A8E" w:rsidRPr="002247A2">
        <w:rPr>
          <w:rFonts w:cs="Arial"/>
          <w:color w:val="000000" w:themeColor="text1"/>
        </w:rPr>
        <w:t>dovoljena</w:t>
      </w:r>
      <w:r w:rsidR="00D10A36" w:rsidRPr="002247A2">
        <w:rPr>
          <w:rFonts w:cs="Arial"/>
          <w:color w:val="000000" w:themeColor="text1"/>
        </w:rPr>
        <w:t>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A70EBC4" w14:textId="77777777" w:rsidR="002247A2" w:rsidRPr="002247A2" w:rsidRDefault="001425DB" w:rsidP="006938EB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2247A2">
        <w:rPr>
          <w:rFonts w:cs="Arial"/>
          <w:b/>
          <w:color w:val="000000" w:themeColor="text1"/>
        </w:rPr>
        <w:t xml:space="preserve">Finančno zavarovanje </w:t>
      </w:r>
      <w:r w:rsidR="00FD6F4E" w:rsidRPr="002247A2">
        <w:rPr>
          <w:rFonts w:cs="Arial"/>
          <w:b/>
          <w:color w:val="000000" w:themeColor="text1"/>
        </w:rPr>
        <w:t xml:space="preserve">za dobro izvedbo </w:t>
      </w:r>
      <w:r w:rsidRPr="002247A2">
        <w:rPr>
          <w:rFonts w:cs="Arial"/>
          <w:b/>
          <w:color w:val="000000" w:themeColor="text1"/>
        </w:rPr>
        <w:t>del</w:t>
      </w:r>
      <w:r w:rsidR="005E2DE5" w:rsidRPr="002247A2">
        <w:rPr>
          <w:rFonts w:cs="Arial"/>
          <w:b/>
          <w:color w:val="000000" w:themeColor="text1"/>
        </w:rPr>
        <w:t xml:space="preserve"> </w:t>
      </w:r>
      <w:r w:rsidR="005E2DE5" w:rsidRPr="002247A2">
        <w:rPr>
          <w:rFonts w:cs="Arial"/>
          <w:b/>
          <w:color w:val="000000" w:themeColor="text1"/>
          <w:lang w:eastAsia="x-none"/>
        </w:rPr>
        <w:t>(OBR - 2.1</w:t>
      </w:r>
      <w:r w:rsidR="00503541" w:rsidRPr="002247A2">
        <w:rPr>
          <w:rFonts w:cs="Arial"/>
          <w:b/>
          <w:color w:val="000000" w:themeColor="text1"/>
          <w:lang w:eastAsia="x-none"/>
        </w:rPr>
        <w:t>5</w:t>
      </w:r>
      <w:r w:rsidR="005E2DE5" w:rsidRPr="002247A2">
        <w:rPr>
          <w:rFonts w:cs="Arial"/>
          <w:b/>
          <w:color w:val="000000" w:themeColor="text1"/>
          <w:lang w:eastAsia="x-none"/>
        </w:rPr>
        <w:t>)</w:t>
      </w:r>
      <w:r w:rsidR="00D46D07" w:rsidRPr="002247A2">
        <w:rPr>
          <w:rFonts w:cs="Arial"/>
          <w:i/>
          <w:color w:val="000000" w:themeColor="text1"/>
          <w:lang w:eastAsia="x-none"/>
        </w:rPr>
        <w:t xml:space="preserve"> </w:t>
      </w:r>
    </w:p>
    <w:p w14:paraId="008F32D6" w14:textId="1C867E29" w:rsidR="00D35CA7" w:rsidRPr="002247A2" w:rsidRDefault="00D35CA7" w:rsidP="002247A2">
      <w:pPr>
        <w:widowControl w:val="0"/>
        <w:ind w:left="360"/>
        <w:jc w:val="both"/>
        <w:rPr>
          <w:rFonts w:cs="Arial"/>
          <w:color w:val="000000" w:themeColor="text1"/>
        </w:rPr>
      </w:pPr>
      <w:r w:rsidRPr="002247A2">
        <w:rPr>
          <w:rFonts w:cs="Arial"/>
          <w:color w:val="000000" w:themeColor="text1"/>
        </w:rPr>
        <w:t xml:space="preserve">Ponudnik mora v ponudbeni dokumentaciji predložiti </w:t>
      </w:r>
      <w:r w:rsidRPr="002247A2">
        <w:rPr>
          <w:rFonts w:cs="Arial"/>
          <w:b/>
          <w:color w:val="000000" w:themeColor="text1"/>
          <w:u w:val="single"/>
        </w:rPr>
        <w:t>parafiran vzorec finančnega zavarovanja za dobro izvedbo del OBR - 2.1</w:t>
      </w:r>
      <w:r w:rsidR="00503541" w:rsidRPr="002247A2">
        <w:rPr>
          <w:rFonts w:cs="Arial"/>
          <w:b/>
          <w:color w:val="000000" w:themeColor="text1"/>
          <w:u w:val="single"/>
        </w:rPr>
        <w:t>5</w:t>
      </w:r>
      <w:r w:rsidRPr="002247A2">
        <w:rPr>
          <w:rFonts w:cs="Arial"/>
          <w:color w:val="000000" w:themeColor="text1"/>
        </w:rPr>
        <w:t xml:space="preserve">, ki ga bo moral izbrani ponudnik predložiti </w:t>
      </w:r>
      <w:r w:rsidRPr="002247A2">
        <w:rPr>
          <w:rFonts w:cs="Arial"/>
          <w:color w:val="000000" w:themeColor="text1"/>
        </w:rPr>
        <w:lastRenderedPageBreak/>
        <w:t>naročniku v vrednosti in vrsti</w:t>
      </w:r>
      <w:r w:rsidR="0078610B">
        <w:rPr>
          <w:rFonts w:cs="Arial"/>
          <w:color w:val="000000" w:themeColor="text1"/>
        </w:rPr>
        <w:t>,</w:t>
      </w:r>
      <w:r w:rsidRPr="002247A2">
        <w:rPr>
          <w:rFonts w:cs="Arial"/>
          <w:color w:val="000000" w:themeColor="text1"/>
        </w:rPr>
        <w:t xml:space="preserve"> navedeni v osnutku pogodbe ter v obliki priloženi razpisni dokumentaciji. Finančno zavarovanje za celotno zahtevano višino finančnega zavarovanja (ENO zavarovanje)</w:t>
      </w:r>
      <w:r w:rsidR="00064212" w:rsidRPr="002247A2">
        <w:rPr>
          <w:rFonts w:cs="Arial"/>
          <w:color w:val="000000" w:themeColor="text1"/>
        </w:rPr>
        <w:t xml:space="preserve"> </w:t>
      </w:r>
      <w:r w:rsidRPr="002247A2">
        <w:rPr>
          <w:rFonts w:cs="Arial"/>
          <w:color w:val="000000" w:themeColor="text1"/>
        </w:rPr>
        <w:t>bo moral predloži</w:t>
      </w:r>
      <w:r w:rsidR="00536155" w:rsidRPr="002247A2">
        <w:rPr>
          <w:rFonts w:cs="Arial"/>
          <w:color w:val="000000" w:themeColor="text1"/>
        </w:rPr>
        <w:t>ti</w:t>
      </w:r>
      <w:r w:rsidRPr="002247A2">
        <w:rPr>
          <w:rFonts w:cs="Arial"/>
          <w:color w:val="000000" w:themeColor="text1"/>
        </w:rPr>
        <w:t xml:space="preserve"> </w:t>
      </w:r>
      <w:r w:rsidRPr="002247A2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2247A2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2247A2">
        <w:rPr>
          <w:rFonts w:cs="Arial"/>
          <w:color w:val="000000" w:themeColor="text1"/>
        </w:rPr>
        <w:t xml:space="preserve"> izbranega ponudnika. Zato tudi vzorec finančnega zavarovanja parafira glavni ponudnik ali eden od </w:t>
      </w:r>
      <w:proofErr w:type="spellStart"/>
      <w:r w:rsidRPr="002247A2">
        <w:rPr>
          <w:rFonts w:cs="Arial"/>
          <w:color w:val="000000" w:themeColor="text1"/>
        </w:rPr>
        <w:t>soponudnikov</w:t>
      </w:r>
      <w:proofErr w:type="spellEnd"/>
      <w:r w:rsidRPr="002247A2">
        <w:rPr>
          <w:rFonts w:cs="Arial"/>
          <w:color w:val="000000" w:themeColor="text1"/>
        </w:rPr>
        <w:t xml:space="preserve"> izbranega ponudnika.</w:t>
      </w:r>
    </w:p>
    <w:p w14:paraId="66986365" w14:textId="6E9E31EC" w:rsidR="001E03AB" w:rsidRDefault="001E03AB" w:rsidP="002247A2">
      <w:pPr>
        <w:jc w:val="both"/>
        <w:rPr>
          <w:rFonts w:cs="Arial"/>
          <w:i/>
          <w:color w:val="000000" w:themeColor="text1"/>
        </w:rPr>
      </w:pPr>
    </w:p>
    <w:p w14:paraId="0D20BBDA" w14:textId="2D8F6B70" w:rsidR="0078610B" w:rsidRPr="0078610B" w:rsidRDefault="0078610B" w:rsidP="00956EC5">
      <w:pPr>
        <w:widowControl w:val="0"/>
        <w:numPr>
          <w:ilvl w:val="0"/>
          <w:numId w:val="15"/>
        </w:numPr>
        <w:ind w:left="720"/>
        <w:jc w:val="both"/>
        <w:rPr>
          <w:rFonts w:cs="Arial"/>
          <w:b/>
          <w:color w:val="000000" w:themeColor="text1"/>
        </w:rPr>
      </w:pPr>
      <w:r w:rsidRPr="0078610B">
        <w:rPr>
          <w:rFonts w:cs="Arial"/>
          <w:b/>
          <w:color w:val="000000" w:themeColor="text1"/>
        </w:rPr>
        <w:t>Finančno zavarovanje za odkupljeno blago</w:t>
      </w:r>
      <w:r>
        <w:rPr>
          <w:rFonts w:cs="Arial"/>
          <w:b/>
          <w:color w:val="000000" w:themeColor="text1"/>
        </w:rPr>
        <w:t xml:space="preserve"> (OBR. – 2.16)</w:t>
      </w:r>
    </w:p>
    <w:p w14:paraId="01EAB891" w14:textId="5C5AA55B" w:rsidR="0078610B" w:rsidRPr="0078610B" w:rsidRDefault="0078610B" w:rsidP="00956EC5">
      <w:pPr>
        <w:pStyle w:val="Telobesedila21"/>
        <w:ind w:left="360"/>
        <w:rPr>
          <w:bCs/>
          <w:color w:val="auto"/>
          <w:sz w:val="22"/>
          <w:szCs w:val="22"/>
        </w:rPr>
      </w:pPr>
      <w:r w:rsidRPr="0078610B">
        <w:rPr>
          <w:rFonts w:cs="Arial"/>
          <w:color w:val="000000" w:themeColor="text1"/>
          <w:sz w:val="22"/>
          <w:szCs w:val="22"/>
        </w:rPr>
        <w:t xml:space="preserve">Ponudnik mora v ponudbeni dokumentaciji predložiti </w:t>
      </w:r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 xml:space="preserve">parafiran vzorec finančnega zavarovanja za odkupljeno blago OBR - 2.16 </w:t>
      </w:r>
      <w:r w:rsidRPr="0078610B">
        <w:rPr>
          <w:rFonts w:cs="Arial"/>
          <w:color w:val="000000" w:themeColor="text1"/>
          <w:sz w:val="22"/>
          <w:szCs w:val="22"/>
        </w:rPr>
        <w:t xml:space="preserve">ki ga bo moral izbrani ponudnik predložiti naročniku v vrednosti in </w:t>
      </w:r>
      <w:proofErr w:type="spellStart"/>
      <w:r w:rsidRPr="0078610B">
        <w:rPr>
          <w:rFonts w:cs="Arial"/>
          <w:color w:val="000000" w:themeColor="text1"/>
          <w:sz w:val="22"/>
          <w:szCs w:val="22"/>
        </w:rPr>
        <w:t>vrst,i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navedeni v osnutku pogodbe ter v obliki priloženi razpisni dokumentaciji. Finančno zavarovanje za celotno zahtevano višino finančnega zavarovanja (ENO zavarovanje) bo moral predložiti </w:t>
      </w:r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 xml:space="preserve">glavni ponudnik ali eden od </w:t>
      </w:r>
      <w:proofErr w:type="spellStart"/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>soponudnikov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izbranega ponudnika. Zato tudi vzorec finančnega zavarovanja parafira glavni ponudnik ali eden od </w:t>
      </w:r>
      <w:proofErr w:type="spellStart"/>
      <w:r w:rsidRPr="0078610B">
        <w:rPr>
          <w:rFonts w:cs="Arial"/>
          <w:color w:val="000000" w:themeColor="text1"/>
          <w:sz w:val="22"/>
          <w:szCs w:val="22"/>
        </w:rPr>
        <w:t>soponudnikov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izbranega ponudnika.</w:t>
      </w:r>
      <w:r w:rsidRPr="0078610B">
        <w:rPr>
          <w:bCs/>
          <w:color w:val="auto"/>
          <w:sz w:val="22"/>
          <w:szCs w:val="22"/>
        </w:rPr>
        <w:t>.</w:t>
      </w:r>
    </w:p>
    <w:p w14:paraId="360F5D5F" w14:textId="77777777" w:rsidR="0078610B" w:rsidRPr="000563FE" w:rsidRDefault="0078610B" w:rsidP="00956EC5">
      <w:pPr>
        <w:tabs>
          <w:tab w:val="num" w:pos="0"/>
        </w:tabs>
        <w:ind w:left="360"/>
        <w:jc w:val="both"/>
        <w:rPr>
          <w:rFonts w:cs="Arial"/>
        </w:rPr>
      </w:pPr>
    </w:p>
    <w:p w14:paraId="067DCE32" w14:textId="15B8F216" w:rsidR="0078610B" w:rsidRPr="000563FE" w:rsidRDefault="0078610B" w:rsidP="00956EC5">
      <w:pPr>
        <w:tabs>
          <w:tab w:val="num" w:pos="0"/>
        </w:tabs>
        <w:ind w:left="360"/>
        <w:jc w:val="both"/>
        <w:rPr>
          <w:rFonts w:cs="Arial"/>
        </w:rPr>
      </w:pPr>
      <w:r w:rsidRPr="00F3268F">
        <w:rPr>
          <w:rFonts w:cs="Arial"/>
        </w:rPr>
        <w:t>Finančn</w:t>
      </w:r>
      <w:r>
        <w:rPr>
          <w:rFonts w:cs="Arial"/>
        </w:rPr>
        <w:t>a</w:t>
      </w:r>
      <w:r w:rsidRPr="00F3268F">
        <w:rPr>
          <w:rFonts w:cs="Arial"/>
        </w:rPr>
        <w:t xml:space="preserve"> zavarovanj</w:t>
      </w:r>
      <w:r>
        <w:rPr>
          <w:rFonts w:cs="Arial"/>
        </w:rPr>
        <w:t xml:space="preserve">a OBR. – 2.14, OBR. – 2.15 in OBR. 2.16 so lahko izdana </w:t>
      </w:r>
      <w:r w:rsidRPr="00F3268F">
        <w:rPr>
          <w:rFonts w:cs="Arial"/>
        </w:rPr>
        <w:t>s strani banke (bančna garancija) ali zavarovalnice (kavcijsko zavarovanje). Za vsa predložena finančna zavarovanja morajo veljati enotna pravila za garancije na poziv EPGP 758. Besedila garancij in drugih finančnih</w:t>
      </w:r>
      <w:r w:rsidRPr="000563FE">
        <w:rPr>
          <w:rFonts w:cs="Arial"/>
        </w:rPr>
        <w:t xml:space="preserve"> zavarovanj, ki jih priloži ponudnik, ne smejo bistveno odstopati od besedila vzorcev, ki so priloženi razpisni dokumentaciji.</w:t>
      </w:r>
    </w:p>
    <w:p w14:paraId="5415EDF3" w14:textId="77777777" w:rsidR="0078610B" w:rsidRPr="00E1306B" w:rsidRDefault="0078610B" w:rsidP="00956EC5">
      <w:pPr>
        <w:ind w:left="360"/>
        <w:jc w:val="both"/>
        <w:rPr>
          <w:rFonts w:cs="Arial"/>
          <w:i/>
          <w:color w:val="000000" w:themeColor="text1"/>
        </w:rPr>
      </w:pPr>
    </w:p>
    <w:p w14:paraId="25868026" w14:textId="12CEAFC3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503541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465C6748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2330BFD0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69D51D87">
        <w:rPr>
          <w:rFonts w:cs="Arial"/>
          <w:b/>
          <w:bCs/>
        </w:rPr>
        <w:t>Vrsta in popis</w:t>
      </w:r>
      <w:r w:rsidR="00503541">
        <w:rPr>
          <w:rFonts w:cs="Arial"/>
          <w:b/>
          <w:bCs/>
        </w:rPr>
        <w:t xml:space="preserve"> predmeta</w:t>
      </w:r>
      <w:r w:rsidRPr="69D51D87">
        <w:rPr>
          <w:rFonts w:cs="Arial"/>
          <w:b/>
          <w:bCs/>
        </w:rPr>
        <w:t xml:space="preserve"> </w:t>
      </w:r>
      <w:r w:rsidR="00D35CA7" w:rsidRPr="69D51D87">
        <w:rPr>
          <w:rFonts w:cs="Arial"/>
          <w:b/>
          <w:bCs/>
        </w:rPr>
        <w:t>(OBR - 2.1</w:t>
      </w:r>
      <w:r w:rsidR="00503541">
        <w:rPr>
          <w:rFonts w:cs="Arial"/>
          <w:b/>
          <w:bCs/>
        </w:rPr>
        <w:t>8</w:t>
      </w:r>
      <w:r w:rsidR="00D35CA7" w:rsidRPr="69D51D87">
        <w:rPr>
          <w:rFonts w:cs="Arial"/>
          <w:b/>
          <w:bCs/>
        </w:rPr>
        <w:t>)</w:t>
      </w:r>
    </w:p>
    <w:p w14:paraId="367F584E" w14:textId="47C8E833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>O</w:t>
      </w:r>
      <w:r w:rsidR="0078610B">
        <w:rPr>
          <w:rFonts w:cs="Arial"/>
        </w:rPr>
        <w:t xml:space="preserve">BR. - 2.18 </w:t>
      </w:r>
      <w:r w:rsidRPr="523FDDDB">
        <w:rPr>
          <w:rFonts w:cs="Arial"/>
        </w:rPr>
        <w:t xml:space="preserve">Vrsta in opis </w:t>
      </w:r>
      <w:r w:rsidR="00503541">
        <w:rPr>
          <w:rFonts w:cs="Arial"/>
        </w:rPr>
        <w:t>predmeta</w:t>
      </w:r>
      <w:r w:rsidRPr="523FDDDB">
        <w:rPr>
          <w:rFonts w:cs="Arial"/>
        </w:rPr>
        <w:t xml:space="preserve">, ki je sestavni del pogodbe.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Predračun (OBR - 2.1</w:t>
      </w:r>
      <w:r w:rsidR="00503541">
        <w:rPr>
          <w:rFonts w:cs="Arial"/>
          <w:b/>
          <w:color w:val="000000" w:themeColor="text1"/>
        </w:rPr>
        <w:t>9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6F590658" w14:textId="2071E7FE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4CDDC14B" w14:textId="77777777" w:rsidR="002247A2" w:rsidRDefault="002247A2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613F9B74" w14:textId="77777777" w:rsidR="001E03AB" w:rsidRPr="00CC10F4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6316588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1C84C9C0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4719A782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19EA519B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04AEB49A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6A70315C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177AEA44" w14:textId="4C357C6D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3AF34926" w14:textId="276A0F93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2AE43274" w14:textId="2E0A2EAD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57AD6FB9" w14:textId="730E6D20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0B7D5ACA" w14:textId="13AFCF2E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5AABCF28" w14:textId="3F6A2A7C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66ECA81E" w14:textId="3EEFD71B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121BEC58" w14:textId="2455A30A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42DEC42C" w14:textId="726456FC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sectPr w:rsidR="0041583D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BCCCE" w14:textId="77777777" w:rsidR="0006135C" w:rsidRDefault="0006135C">
      <w:r>
        <w:separator/>
      </w:r>
    </w:p>
  </w:endnote>
  <w:endnote w:type="continuationSeparator" w:id="0">
    <w:p w14:paraId="725202C7" w14:textId="77777777" w:rsidR="0006135C" w:rsidRDefault="0006135C">
      <w:r>
        <w:continuationSeparator/>
      </w:r>
    </w:p>
  </w:endnote>
  <w:endnote w:type="continuationNotice" w:id="1">
    <w:p w14:paraId="1C22EAA7" w14:textId="77777777" w:rsidR="0006135C" w:rsidRDefault="000613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341DCA21" w:rsidR="0006135C" w:rsidRPr="00001218" w:rsidRDefault="0006135C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6135C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6135C" w:rsidRPr="005A785E" w:rsidRDefault="0006135C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9CED471" w:rsidR="0006135C" w:rsidRPr="00A1445A" w:rsidRDefault="0006135C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6135C" w:rsidRPr="00FC6CF0" w:rsidRDefault="0006135C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31894" w14:textId="77777777" w:rsidR="0006135C" w:rsidRDefault="0006135C">
      <w:r>
        <w:separator/>
      </w:r>
    </w:p>
  </w:footnote>
  <w:footnote w:type="continuationSeparator" w:id="0">
    <w:p w14:paraId="66D2DC07" w14:textId="77777777" w:rsidR="0006135C" w:rsidRDefault="0006135C">
      <w:r>
        <w:continuationSeparator/>
      </w:r>
    </w:p>
  </w:footnote>
  <w:footnote w:type="continuationNotice" w:id="1">
    <w:p w14:paraId="0C749DB3" w14:textId="77777777" w:rsidR="0006135C" w:rsidRDefault="000613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06135C" w14:paraId="073DC94B" w14:textId="77777777" w:rsidTr="00DA568A">
      <w:tc>
        <w:tcPr>
          <w:tcW w:w="3020" w:type="dxa"/>
        </w:tcPr>
        <w:p w14:paraId="3B10C25E" w14:textId="1ED24546" w:rsidR="0006135C" w:rsidRDefault="0006135C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0006135C" w:rsidRDefault="0006135C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0006135C" w:rsidRDefault="0006135C" w:rsidP="00DA568A">
          <w:pPr>
            <w:ind w:right="-115"/>
            <w:jc w:val="right"/>
          </w:pPr>
        </w:p>
      </w:tc>
    </w:tr>
  </w:tbl>
  <w:p w14:paraId="269C31A9" w14:textId="06502C62" w:rsidR="0006135C" w:rsidRDefault="0006135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6135C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6135C" w:rsidRPr="00A04B00" w:rsidRDefault="0006135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6135C" w:rsidRPr="00A04B00" w:rsidRDefault="0006135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6135C" w:rsidRPr="00A04B00" w:rsidRDefault="0006135C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6135C" w:rsidRPr="00C0552D" w:rsidRDefault="0006135C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6135C" w:rsidRPr="00C0552D" w:rsidRDefault="0006135C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6135C" w:rsidRPr="00A1445A" w:rsidRDefault="0006135C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6135C" w:rsidRPr="00A1445A" w:rsidRDefault="0006135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6135C" w:rsidRPr="00A1445A" w:rsidRDefault="0006135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6135C" w:rsidRDefault="0006135C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06135C" w:rsidRPr="00A1445A" w:rsidRDefault="0006135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06135C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17C0E5B4" w:rsidR="0006135C" w:rsidRPr="00066A83" w:rsidRDefault="0006135C" w:rsidP="008D1C6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06135C" w:rsidRPr="00066A83" w:rsidRDefault="0006135C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06135C" w:rsidRPr="00066A83" w:rsidRDefault="0006135C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6135C" w:rsidRPr="00FC6CF0" w:rsidRDefault="0006135C" w:rsidP="00001218">
    <w:pPr>
      <w:pStyle w:val="Glava"/>
      <w:rPr>
        <w:rFonts w:cs="Arial"/>
        <w:sz w:val="2"/>
        <w:szCs w:val="2"/>
      </w:rPr>
    </w:pPr>
  </w:p>
  <w:p w14:paraId="727A18AD" w14:textId="77777777" w:rsidR="0006135C" w:rsidRPr="00FC6CF0" w:rsidRDefault="0006135C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30"/>
  </w:num>
  <w:num w:numId="4">
    <w:abstractNumId w:val="16"/>
  </w:num>
  <w:num w:numId="5">
    <w:abstractNumId w:val="35"/>
  </w:num>
  <w:num w:numId="6">
    <w:abstractNumId w:val="36"/>
  </w:num>
  <w:num w:numId="7">
    <w:abstractNumId w:val="6"/>
  </w:num>
  <w:num w:numId="8">
    <w:abstractNumId w:val="4"/>
  </w:num>
  <w:num w:numId="9">
    <w:abstractNumId w:val="10"/>
  </w:num>
  <w:num w:numId="10">
    <w:abstractNumId w:val="29"/>
  </w:num>
  <w:num w:numId="11">
    <w:abstractNumId w:val="7"/>
  </w:num>
  <w:num w:numId="12">
    <w:abstractNumId w:val="21"/>
  </w:num>
  <w:num w:numId="13">
    <w:abstractNumId w:val="37"/>
  </w:num>
  <w:num w:numId="14">
    <w:abstractNumId w:val="14"/>
  </w:num>
  <w:num w:numId="15">
    <w:abstractNumId w:val="23"/>
  </w:num>
  <w:num w:numId="16">
    <w:abstractNumId w:val="2"/>
  </w:num>
  <w:num w:numId="17">
    <w:abstractNumId w:val="12"/>
  </w:num>
  <w:num w:numId="18">
    <w:abstractNumId w:val="33"/>
  </w:num>
  <w:num w:numId="19">
    <w:abstractNumId w:val="26"/>
  </w:num>
  <w:num w:numId="20">
    <w:abstractNumId w:val="22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38"/>
  </w:num>
  <w:num w:numId="26">
    <w:abstractNumId w:val="31"/>
  </w:num>
  <w:num w:numId="27">
    <w:abstractNumId w:val="25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8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8"/>
  </w:num>
  <w:num w:numId="36">
    <w:abstractNumId w:val="32"/>
  </w:num>
  <w:num w:numId="37">
    <w:abstractNumId w:val="17"/>
  </w:num>
  <w:num w:numId="38">
    <w:abstractNumId w:val="20"/>
  </w:num>
  <w:num w:numId="39">
    <w:abstractNumId w:val="39"/>
  </w:num>
  <w:num w:numId="40">
    <w:abstractNumId w:val="18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4B77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135C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3774"/>
    <w:rsid w:val="00124F83"/>
    <w:rsid w:val="0012533E"/>
    <w:rsid w:val="001314C1"/>
    <w:rsid w:val="00133DCD"/>
    <w:rsid w:val="00134B50"/>
    <w:rsid w:val="001352C1"/>
    <w:rsid w:val="00135E99"/>
    <w:rsid w:val="0014021F"/>
    <w:rsid w:val="001425DB"/>
    <w:rsid w:val="001445E6"/>
    <w:rsid w:val="00144748"/>
    <w:rsid w:val="00146152"/>
    <w:rsid w:val="00153F77"/>
    <w:rsid w:val="00162FB2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121B"/>
    <w:rsid w:val="0021790F"/>
    <w:rsid w:val="00220F49"/>
    <w:rsid w:val="00221F94"/>
    <w:rsid w:val="002247A2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1B8A"/>
    <w:rsid w:val="002D2854"/>
    <w:rsid w:val="002D6A3C"/>
    <w:rsid w:val="002D711F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6AE0"/>
    <w:rsid w:val="004207E1"/>
    <w:rsid w:val="00423F62"/>
    <w:rsid w:val="004264C8"/>
    <w:rsid w:val="00433205"/>
    <w:rsid w:val="004352DE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8631D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38EB"/>
    <w:rsid w:val="006975F6"/>
    <w:rsid w:val="006A605C"/>
    <w:rsid w:val="006B047F"/>
    <w:rsid w:val="006B7CF1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2AF8"/>
    <w:rsid w:val="0078319E"/>
    <w:rsid w:val="00783525"/>
    <w:rsid w:val="0078610B"/>
    <w:rsid w:val="00794FA4"/>
    <w:rsid w:val="007A3776"/>
    <w:rsid w:val="007A6DB6"/>
    <w:rsid w:val="007B0F73"/>
    <w:rsid w:val="007C0095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36620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69E4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6EC5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2084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45A8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8675B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customStyle="1" w:styleId="Telobesedila21">
    <w:name w:val="Telo besedila 21"/>
    <w:basedOn w:val="Navaden"/>
    <w:rsid w:val="0078610B"/>
    <w:pPr>
      <w:overflowPunct w:val="0"/>
      <w:autoSpaceDE w:val="0"/>
      <w:autoSpaceDN w:val="0"/>
      <w:adjustRightInd w:val="0"/>
      <w:jc w:val="both"/>
      <w:textAlignment w:val="baseline"/>
    </w:pPr>
    <w:rPr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472A09-17CF-4E85-B7C9-F0741F062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D21551-81B7-49C5-8FE6-D0139969FC60}">
  <ds:schemaRefs>
    <ds:schemaRef ds:uri="http://schemas.microsoft.com/office/2006/documentManagement/types"/>
    <ds:schemaRef ds:uri="http://schemas.microsoft.com/office/2006/metadata/properties"/>
    <ds:schemaRef ds:uri="2d71791d-4b08-4651-a8aa-c7bfc8b3429a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6a4cc071-bd85-44c5-acc7-68a9b922d49c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65B1051-B108-4358-882A-97F624873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83</TotalTime>
  <Pages>3</Pages>
  <Words>1103</Words>
  <Characters>6878</Characters>
  <Application>Microsoft Office Word</Application>
  <DocSecurity>0</DocSecurity>
  <Lines>57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24</cp:revision>
  <cp:lastPrinted>2019-04-23T11:39:00Z</cp:lastPrinted>
  <dcterms:created xsi:type="dcterms:W3CDTF">2022-05-11T10:45:00Z</dcterms:created>
  <dcterms:modified xsi:type="dcterms:W3CDTF">2023-01-03T13:42:00Z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